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92406" w14:textId="366C1980" w:rsidR="000E581B" w:rsidRPr="001A5069" w:rsidRDefault="000E581B" w:rsidP="000E581B">
      <w:pPr>
        <w:tabs>
          <w:tab w:val="left" w:pos="993"/>
          <w:tab w:val="left" w:pos="1134"/>
        </w:tabs>
        <w:rPr>
          <w:rFonts w:cs="Arial"/>
        </w:rPr>
      </w:pPr>
      <w:r w:rsidRPr="001A5069">
        <w:rPr>
          <w:rFonts w:cs="Arial"/>
        </w:rPr>
        <w:tab/>
      </w:r>
    </w:p>
    <w:p w14:paraId="4BB7FE21" w14:textId="6C215D5B" w:rsidR="000E581B" w:rsidRDefault="000E581B" w:rsidP="000E581B">
      <w:pPr>
        <w:rPr>
          <w:rFonts w:cs="Arial"/>
        </w:rPr>
      </w:pPr>
      <w:r w:rsidRPr="001A5069">
        <w:rPr>
          <w:rFonts w:cs="Arial"/>
        </w:rPr>
        <w:t xml:space="preserve">Številka: </w:t>
      </w:r>
      <w:r w:rsidR="00727814">
        <w:rPr>
          <w:rFonts w:cs="Arial"/>
        </w:rPr>
        <w:t>4301-0008/2022-2</w:t>
      </w:r>
    </w:p>
    <w:p w14:paraId="66374FE9" w14:textId="5C05EF44" w:rsidR="00525B63" w:rsidRDefault="00525B63" w:rsidP="000E581B">
      <w:pPr>
        <w:rPr>
          <w:rFonts w:cs="Arial"/>
        </w:rPr>
      </w:pPr>
      <w:r>
        <w:rPr>
          <w:rFonts w:cs="Arial"/>
        </w:rPr>
        <w:t>JN</w:t>
      </w:r>
      <w:r w:rsidR="00B05D74">
        <w:rPr>
          <w:rFonts w:cs="Arial"/>
        </w:rPr>
        <w:t xml:space="preserve"> BR</w:t>
      </w:r>
      <w:r>
        <w:rPr>
          <w:rFonts w:cs="Arial"/>
        </w:rPr>
        <w:t>:</w:t>
      </w:r>
      <w:r w:rsidR="00B345A8">
        <w:rPr>
          <w:rFonts w:cs="Arial"/>
        </w:rPr>
        <w:t xml:space="preserve"> </w:t>
      </w:r>
      <w:r w:rsidR="00727814">
        <w:rPr>
          <w:rFonts w:cs="Arial"/>
        </w:rPr>
        <w:t>2022-192</w:t>
      </w:r>
      <w:bookmarkStart w:id="0" w:name="_GoBack"/>
      <w:bookmarkEnd w:id="0"/>
    </w:p>
    <w:p w14:paraId="3AD0D89C" w14:textId="77777777" w:rsidR="00622E28" w:rsidRDefault="00622E28" w:rsidP="003F71AF">
      <w:pPr>
        <w:rPr>
          <w:rFonts w:cs="Arial"/>
          <w:b/>
        </w:rPr>
      </w:pPr>
    </w:p>
    <w:p w14:paraId="7912B2BC" w14:textId="4707C6E9" w:rsidR="00B64331" w:rsidRPr="00080520" w:rsidRDefault="00A526AF" w:rsidP="00B64331">
      <w:pPr>
        <w:spacing w:before="120"/>
        <w:jc w:val="center"/>
        <w:rPr>
          <w:rFonts w:cs="Arial"/>
          <w:b/>
        </w:rPr>
      </w:pPr>
      <w:r w:rsidRPr="71E40256">
        <w:rPr>
          <w:rFonts w:cs="Arial"/>
          <w:b/>
          <w:bCs/>
        </w:rPr>
        <w:t xml:space="preserve">SPISEK </w:t>
      </w:r>
      <w:r w:rsidR="00B64331" w:rsidRPr="71E40256">
        <w:rPr>
          <w:rFonts w:cs="Arial"/>
          <w:b/>
          <w:bCs/>
        </w:rPr>
        <w:t xml:space="preserve">VAŽNEJŠIH </w:t>
      </w:r>
      <w:r w:rsidR="00637954">
        <w:rPr>
          <w:rFonts w:cs="Arial"/>
          <w:b/>
          <w:bCs/>
        </w:rPr>
        <w:t>DOBAV</w:t>
      </w:r>
      <w:r w:rsidR="00EC7387" w:rsidRPr="71E40256">
        <w:rPr>
          <w:rFonts w:cs="Arial"/>
          <w:b/>
          <w:bCs/>
        </w:rPr>
        <w:t xml:space="preserve"> BLAGA</w:t>
      </w:r>
      <w:r w:rsidRPr="71E40256">
        <w:rPr>
          <w:rFonts w:cs="Arial"/>
          <w:b/>
          <w:bCs/>
        </w:rPr>
        <w:t xml:space="preserve"> (REFERENC)</w:t>
      </w:r>
      <w:r w:rsidR="00B64331" w:rsidRPr="71E40256">
        <w:rPr>
          <w:rFonts w:cs="Arial"/>
          <w:b/>
          <w:bCs/>
        </w:rPr>
        <w:t xml:space="preserve"> SODELUJOČEGA PODJETJA</w:t>
      </w:r>
    </w:p>
    <w:p w14:paraId="5D5FBCDF" w14:textId="01C80937" w:rsidR="00B64331" w:rsidRDefault="00B64331" w:rsidP="00B64331">
      <w:pPr>
        <w:tabs>
          <w:tab w:val="left" w:pos="1083"/>
        </w:tabs>
        <w:rPr>
          <w:rFonts w:cs="Arial"/>
        </w:rPr>
      </w:pPr>
    </w:p>
    <w:p w14:paraId="72163B06" w14:textId="77777777" w:rsidR="00B345A8" w:rsidRPr="00080520" w:rsidRDefault="00B345A8" w:rsidP="00B64331">
      <w:pPr>
        <w:tabs>
          <w:tab w:val="left" w:pos="1083"/>
        </w:tabs>
        <w:rPr>
          <w:rFonts w:cs="Arial"/>
        </w:rPr>
      </w:pPr>
    </w:p>
    <w:p w14:paraId="3CDDAA7A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1EE1E0A4" w14:textId="77777777" w:rsidR="006A0A51" w:rsidRDefault="006A0A51" w:rsidP="006A0A51">
      <w:pPr>
        <w:tabs>
          <w:tab w:val="left" w:pos="1083"/>
        </w:tabs>
        <w:rPr>
          <w:rFonts w:cs="Arial"/>
        </w:rPr>
      </w:pPr>
    </w:p>
    <w:p w14:paraId="5A73B0A5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234C8535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499EFEDF" w14:textId="6A6D05E4" w:rsidR="00B64331" w:rsidRPr="00080520" w:rsidRDefault="00B64331" w:rsidP="00B64331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referenc uspešno zaključenih </w:t>
      </w:r>
      <w:r w:rsidR="00637954">
        <w:rPr>
          <w:rFonts w:cs="Arial"/>
        </w:rPr>
        <w:t xml:space="preserve">dobav </w:t>
      </w:r>
      <w:r w:rsidR="00EC7387">
        <w:rPr>
          <w:rFonts w:cs="Arial"/>
        </w:rPr>
        <w:t>blaga</w:t>
      </w:r>
      <w:r w:rsidRPr="00666204">
        <w:rPr>
          <w:rFonts w:cs="Arial"/>
        </w:rPr>
        <w:t xml:space="preserve"> skladno z zahtevami iz </w:t>
      </w:r>
      <w:r w:rsidR="00DD384C">
        <w:rPr>
          <w:rFonts w:cs="Arial"/>
        </w:rPr>
        <w:t xml:space="preserve">obrazca OBR – 2.06 (Pogoji za ugotavljanje sposobnosti in usposobljenosti </w:t>
      </w:r>
      <w:r w:rsidR="003C4D05">
        <w:rPr>
          <w:rFonts w:cs="Arial"/>
        </w:rPr>
        <w:t>kandidata</w:t>
      </w:r>
      <w:r w:rsidR="00DD384C">
        <w:rPr>
          <w:rFonts w:cs="Arial"/>
        </w:rPr>
        <w:t>)</w:t>
      </w:r>
      <w:r w:rsidRPr="00666204">
        <w:rPr>
          <w:rFonts w:cs="Arial"/>
        </w:rPr>
        <w:t>.</w:t>
      </w:r>
    </w:p>
    <w:tbl>
      <w:tblPr>
        <w:tblW w:w="1433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1614"/>
        <w:gridCol w:w="2826"/>
        <w:gridCol w:w="1345"/>
        <w:gridCol w:w="2287"/>
        <w:gridCol w:w="2018"/>
        <w:gridCol w:w="3703"/>
      </w:tblGrid>
      <w:tr w:rsidR="003C4D05" w:rsidRPr="00080520" w14:paraId="404E472A" w14:textId="6A702922" w:rsidTr="003C4D05">
        <w:trPr>
          <w:trHeight w:val="496"/>
        </w:trPr>
        <w:tc>
          <w:tcPr>
            <w:tcW w:w="538" w:type="dxa"/>
            <w:vAlign w:val="center"/>
          </w:tcPr>
          <w:p w14:paraId="73A488D3" w14:textId="77777777" w:rsidR="003C4D05" w:rsidRPr="001A5069" w:rsidRDefault="003C4D05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614" w:type="dxa"/>
            <w:vAlign w:val="center"/>
          </w:tcPr>
          <w:p w14:paraId="0A22025D" w14:textId="77777777" w:rsidR="003C4D05" w:rsidRPr="001A5069" w:rsidRDefault="003C4D05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2826" w:type="dxa"/>
            <w:vAlign w:val="center"/>
          </w:tcPr>
          <w:p w14:paraId="55C15910" w14:textId="0AFAF041" w:rsidR="003C4D05" w:rsidRPr="001A5069" w:rsidRDefault="003C4D05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345" w:type="dxa"/>
            <w:vAlign w:val="center"/>
          </w:tcPr>
          <w:p w14:paraId="02E06B93" w14:textId="73B2DD64" w:rsidR="003C4D05" w:rsidRPr="001A5069" w:rsidRDefault="003C4D05" w:rsidP="00DD384C">
            <w:pPr>
              <w:rPr>
                <w:rFonts w:cs="Arial"/>
              </w:rPr>
            </w:pPr>
          </w:p>
          <w:p w14:paraId="63490991" w14:textId="593E1E13" w:rsidR="003C4D05" w:rsidRPr="001A5069" w:rsidRDefault="003C4D05" w:rsidP="009E15C8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2287" w:type="dxa"/>
            <w:vAlign w:val="center"/>
          </w:tcPr>
          <w:p w14:paraId="7582AC40" w14:textId="425CAEF6" w:rsidR="003C4D05" w:rsidRPr="001A5069" w:rsidRDefault="003C4D05" w:rsidP="00013F6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Predmet pogodbe oz. naročila </w:t>
            </w:r>
          </w:p>
        </w:tc>
        <w:tc>
          <w:tcPr>
            <w:tcW w:w="2018" w:type="dxa"/>
            <w:vAlign w:val="center"/>
          </w:tcPr>
          <w:p w14:paraId="5D57DAA1" w14:textId="02DB3A2E" w:rsidR="003C4D05" w:rsidRPr="001A5069" w:rsidRDefault="003C4D05" w:rsidP="00DD384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 Količina električne energije v kWh</w:t>
            </w:r>
          </w:p>
        </w:tc>
        <w:tc>
          <w:tcPr>
            <w:tcW w:w="3703" w:type="dxa"/>
            <w:vAlign w:val="center"/>
          </w:tcPr>
          <w:p w14:paraId="029B424B" w14:textId="174D089B" w:rsidR="003C4D05" w:rsidRDefault="003C4D05" w:rsidP="00013F6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Datum trajanja od – do</w:t>
            </w:r>
          </w:p>
          <w:p w14:paraId="0E6B2A9B" w14:textId="334DD5B9" w:rsidR="003C4D05" w:rsidRPr="00637954" w:rsidRDefault="003C4D05" w:rsidP="00013F6A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637954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(navede se dan, mesec in leto)</w:t>
            </w:r>
          </w:p>
        </w:tc>
      </w:tr>
      <w:tr w:rsidR="003C4D05" w:rsidRPr="00080520" w14:paraId="528E050B" w14:textId="14192A9C" w:rsidTr="003C4D05">
        <w:trPr>
          <w:trHeight w:val="327"/>
        </w:trPr>
        <w:tc>
          <w:tcPr>
            <w:tcW w:w="538" w:type="dxa"/>
          </w:tcPr>
          <w:p w14:paraId="160CDB58" w14:textId="77777777" w:rsidR="003C4D05" w:rsidRPr="00080520" w:rsidRDefault="003C4D05" w:rsidP="00727814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06478495" w14:textId="77777777" w:rsidR="003C4D05" w:rsidRPr="00080520" w:rsidRDefault="003C4D05" w:rsidP="00727814">
            <w:pPr>
              <w:rPr>
                <w:rFonts w:cs="Arial"/>
              </w:rPr>
            </w:pPr>
          </w:p>
        </w:tc>
        <w:tc>
          <w:tcPr>
            <w:tcW w:w="1614" w:type="dxa"/>
          </w:tcPr>
          <w:p w14:paraId="00B5F1CB" w14:textId="77777777" w:rsidR="003C4D05" w:rsidRDefault="003C4D05" w:rsidP="00727814">
            <w:pPr>
              <w:rPr>
                <w:rFonts w:cs="Arial"/>
              </w:rPr>
            </w:pPr>
          </w:p>
          <w:p w14:paraId="5F09ABEC" w14:textId="77777777" w:rsidR="003C4D05" w:rsidRPr="00080520" w:rsidRDefault="003C4D05" w:rsidP="00727814">
            <w:pPr>
              <w:rPr>
                <w:rFonts w:cs="Arial"/>
              </w:rPr>
            </w:pPr>
          </w:p>
        </w:tc>
        <w:tc>
          <w:tcPr>
            <w:tcW w:w="2826" w:type="dxa"/>
          </w:tcPr>
          <w:p w14:paraId="111558E7" w14:textId="77777777" w:rsidR="003C4D05" w:rsidRPr="00080520" w:rsidRDefault="003C4D05" w:rsidP="00727814">
            <w:pPr>
              <w:rPr>
                <w:rFonts w:cs="Arial"/>
              </w:rPr>
            </w:pPr>
          </w:p>
        </w:tc>
        <w:tc>
          <w:tcPr>
            <w:tcW w:w="1345" w:type="dxa"/>
          </w:tcPr>
          <w:p w14:paraId="309F8360" w14:textId="77777777" w:rsidR="003C4D05" w:rsidRPr="00080520" w:rsidRDefault="003C4D05" w:rsidP="00727814">
            <w:pPr>
              <w:rPr>
                <w:rFonts w:cs="Arial"/>
              </w:rPr>
            </w:pPr>
          </w:p>
        </w:tc>
        <w:tc>
          <w:tcPr>
            <w:tcW w:w="2287" w:type="dxa"/>
          </w:tcPr>
          <w:p w14:paraId="7B003E87" w14:textId="0400E00A" w:rsidR="003C4D05" w:rsidRPr="00080520" w:rsidRDefault="003C4D05" w:rsidP="00727814">
            <w:pPr>
              <w:rPr>
                <w:rFonts w:cs="Arial"/>
              </w:rPr>
            </w:pPr>
          </w:p>
        </w:tc>
        <w:tc>
          <w:tcPr>
            <w:tcW w:w="2018" w:type="dxa"/>
          </w:tcPr>
          <w:p w14:paraId="536BAC1D" w14:textId="77777777" w:rsidR="003C4D05" w:rsidRPr="00080520" w:rsidRDefault="003C4D05" w:rsidP="00727814">
            <w:pPr>
              <w:rPr>
                <w:rFonts w:cs="Arial"/>
              </w:rPr>
            </w:pPr>
          </w:p>
        </w:tc>
        <w:tc>
          <w:tcPr>
            <w:tcW w:w="3703" w:type="dxa"/>
          </w:tcPr>
          <w:p w14:paraId="64B6C41A" w14:textId="77777777" w:rsidR="003C4D05" w:rsidRPr="00080520" w:rsidRDefault="003C4D05" w:rsidP="00727814">
            <w:pPr>
              <w:rPr>
                <w:rFonts w:cs="Arial"/>
              </w:rPr>
            </w:pPr>
          </w:p>
        </w:tc>
      </w:tr>
      <w:tr w:rsidR="003C4D05" w:rsidRPr="00080520" w14:paraId="5AED87CB" w14:textId="06D51FDB" w:rsidTr="003C4D05">
        <w:trPr>
          <w:trHeight w:val="327"/>
        </w:trPr>
        <w:tc>
          <w:tcPr>
            <w:tcW w:w="538" w:type="dxa"/>
          </w:tcPr>
          <w:p w14:paraId="2D644A8B" w14:textId="77777777" w:rsidR="003C4D05" w:rsidRPr="00080520" w:rsidRDefault="003C4D05" w:rsidP="00727814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7B8C7E46" w14:textId="77777777" w:rsidR="003C4D05" w:rsidRPr="00080520" w:rsidRDefault="003C4D05" w:rsidP="00727814">
            <w:pPr>
              <w:rPr>
                <w:rFonts w:cs="Arial"/>
              </w:rPr>
            </w:pPr>
          </w:p>
        </w:tc>
        <w:tc>
          <w:tcPr>
            <w:tcW w:w="1614" w:type="dxa"/>
          </w:tcPr>
          <w:p w14:paraId="57D54415" w14:textId="77777777" w:rsidR="003C4D05" w:rsidRDefault="003C4D05" w:rsidP="00727814">
            <w:pPr>
              <w:rPr>
                <w:rFonts w:cs="Arial"/>
              </w:rPr>
            </w:pPr>
          </w:p>
          <w:p w14:paraId="2BA1AED3" w14:textId="77777777" w:rsidR="003C4D05" w:rsidRPr="00080520" w:rsidRDefault="003C4D05" w:rsidP="00727814">
            <w:pPr>
              <w:rPr>
                <w:rFonts w:cs="Arial"/>
              </w:rPr>
            </w:pPr>
          </w:p>
        </w:tc>
        <w:tc>
          <w:tcPr>
            <w:tcW w:w="2826" w:type="dxa"/>
          </w:tcPr>
          <w:p w14:paraId="74BC9C48" w14:textId="77777777" w:rsidR="003C4D05" w:rsidRPr="00080520" w:rsidRDefault="003C4D05" w:rsidP="00727814">
            <w:pPr>
              <w:rPr>
                <w:rFonts w:cs="Arial"/>
              </w:rPr>
            </w:pPr>
          </w:p>
        </w:tc>
        <w:tc>
          <w:tcPr>
            <w:tcW w:w="1345" w:type="dxa"/>
          </w:tcPr>
          <w:p w14:paraId="2ADBDCD2" w14:textId="77777777" w:rsidR="003C4D05" w:rsidRPr="00080520" w:rsidRDefault="003C4D05" w:rsidP="00727814">
            <w:pPr>
              <w:rPr>
                <w:rFonts w:cs="Arial"/>
              </w:rPr>
            </w:pPr>
          </w:p>
        </w:tc>
        <w:tc>
          <w:tcPr>
            <w:tcW w:w="2287" w:type="dxa"/>
          </w:tcPr>
          <w:p w14:paraId="02C468E0" w14:textId="727FC600" w:rsidR="003C4D05" w:rsidRPr="00080520" w:rsidRDefault="003C4D05" w:rsidP="00727814">
            <w:pPr>
              <w:rPr>
                <w:rFonts w:cs="Arial"/>
              </w:rPr>
            </w:pPr>
          </w:p>
        </w:tc>
        <w:tc>
          <w:tcPr>
            <w:tcW w:w="2018" w:type="dxa"/>
          </w:tcPr>
          <w:p w14:paraId="43F81073" w14:textId="77777777" w:rsidR="003C4D05" w:rsidRPr="00080520" w:rsidRDefault="003C4D05" w:rsidP="00727814">
            <w:pPr>
              <w:rPr>
                <w:rFonts w:cs="Arial"/>
              </w:rPr>
            </w:pPr>
          </w:p>
        </w:tc>
        <w:tc>
          <w:tcPr>
            <w:tcW w:w="3703" w:type="dxa"/>
          </w:tcPr>
          <w:p w14:paraId="1E9BD2AA" w14:textId="77777777" w:rsidR="003C4D05" w:rsidRPr="00080520" w:rsidRDefault="003C4D05" w:rsidP="00727814">
            <w:pPr>
              <w:rPr>
                <w:rFonts w:cs="Arial"/>
              </w:rPr>
            </w:pPr>
          </w:p>
        </w:tc>
      </w:tr>
      <w:tr w:rsidR="003C4D05" w:rsidRPr="00080520" w14:paraId="3A0BC27B" w14:textId="12E40F11" w:rsidTr="003C4D05">
        <w:trPr>
          <w:trHeight w:val="327"/>
        </w:trPr>
        <w:tc>
          <w:tcPr>
            <w:tcW w:w="538" w:type="dxa"/>
          </w:tcPr>
          <w:p w14:paraId="657F4DE3" w14:textId="77777777" w:rsidR="003C4D05" w:rsidRPr="00080520" w:rsidRDefault="003C4D05" w:rsidP="00727814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5FDBE0D1" w14:textId="77777777" w:rsidR="003C4D05" w:rsidRPr="00080520" w:rsidRDefault="003C4D05" w:rsidP="00727814">
            <w:pPr>
              <w:rPr>
                <w:rFonts w:cs="Arial"/>
              </w:rPr>
            </w:pPr>
          </w:p>
        </w:tc>
        <w:tc>
          <w:tcPr>
            <w:tcW w:w="1614" w:type="dxa"/>
          </w:tcPr>
          <w:p w14:paraId="114CAC96" w14:textId="77777777" w:rsidR="003C4D05" w:rsidRPr="00080520" w:rsidRDefault="003C4D05" w:rsidP="00727814">
            <w:pPr>
              <w:rPr>
                <w:rFonts w:cs="Arial"/>
              </w:rPr>
            </w:pPr>
          </w:p>
        </w:tc>
        <w:tc>
          <w:tcPr>
            <w:tcW w:w="2826" w:type="dxa"/>
          </w:tcPr>
          <w:p w14:paraId="4585B73B" w14:textId="77777777" w:rsidR="003C4D05" w:rsidRPr="00080520" w:rsidRDefault="003C4D05" w:rsidP="00727814">
            <w:pPr>
              <w:rPr>
                <w:rFonts w:cs="Arial"/>
              </w:rPr>
            </w:pPr>
          </w:p>
        </w:tc>
        <w:tc>
          <w:tcPr>
            <w:tcW w:w="1345" w:type="dxa"/>
          </w:tcPr>
          <w:p w14:paraId="285DE0F1" w14:textId="77777777" w:rsidR="003C4D05" w:rsidRPr="00080520" w:rsidRDefault="003C4D05" w:rsidP="00727814">
            <w:pPr>
              <w:rPr>
                <w:rFonts w:cs="Arial"/>
              </w:rPr>
            </w:pPr>
          </w:p>
        </w:tc>
        <w:tc>
          <w:tcPr>
            <w:tcW w:w="2287" w:type="dxa"/>
          </w:tcPr>
          <w:p w14:paraId="35D329E0" w14:textId="4FB330A4" w:rsidR="003C4D05" w:rsidRPr="00080520" w:rsidRDefault="003C4D05" w:rsidP="00727814">
            <w:pPr>
              <w:rPr>
                <w:rFonts w:cs="Arial"/>
              </w:rPr>
            </w:pPr>
          </w:p>
        </w:tc>
        <w:tc>
          <w:tcPr>
            <w:tcW w:w="2018" w:type="dxa"/>
          </w:tcPr>
          <w:p w14:paraId="00FA4F3E" w14:textId="77777777" w:rsidR="003C4D05" w:rsidRPr="00080520" w:rsidRDefault="003C4D05" w:rsidP="00727814">
            <w:pPr>
              <w:rPr>
                <w:rFonts w:cs="Arial"/>
              </w:rPr>
            </w:pPr>
          </w:p>
        </w:tc>
        <w:tc>
          <w:tcPr>
            <w:tcW w:w="3703" w:type="dxa"/>
          </w:tcPr>
          <w:p w14:paraId="1DBEC156" w14:textId="77777777" w:rsidR="003C4D05" w:rsidRPr="00080520" w:rsidRDefault="003C4D05" w:rsidP="00727814">
            <w:pPr>
              <w:rPr>
                <w:rFonts w:cs="Arial"/>
              </w:rPr>
            </w:pPr>
          </w:p>
        </w:tc>
      </w:tr>
      <w:tr w:rsidR="003C4D05" w:rsidRPr="00080520" w14:paraId="61BBF6E7" w14:textId="16D391DD" w:rsidTr="003C4D05">
        <w:trPr>
          <w:trHeight w:val="327"/>
        </w:trPr>
        <w:tc>
          <w:tcPr>
            <w:tcW w:w="538" w:type="dxa"/>
          </w:tcPr>
          <w:p w14:paraId="7030BD8A" w14:textId="77777777" w:rsidR="003C4D05" w:rsidRPr="00080520" w:rsidRDefault="003C4D05" w:rsidP="00727814">
            <w:pPr>
              <w:rPr>
                <w:rFonts w:cs="Arial"/>
              </w:rPr>
            </w:pPr>
            <w:r w:rsidRPr="00080520">
              <w:rPr>
                <w:rFonts w:cs="Arial"/>
              </w:rPr>
              <w:t>4.</w:t>
            </w:r>
          </w:p>
          <w:p w14:paraId="18E438FE" w14:textId="77777777" w:rsidR="003C4D05" w:rsidRPr="00080520" w:rsidRDefault="003C4D05" w:rsidP="00727814">
            <w:pPr>
              <w:rPr>
                <w:rFonts w:cs="Arial"/>
              </w:rPr>
            </w:pPr>
          </w:p>
        </w:tc>
        <w:tc>
          <w:tcPr>
            <w:tcW w:w="1614" w:type="dxa"/>
          </w:tcPr>
          <w:p w14:paraId="066B2472" w14:textId="77777777" w:rsidR="003C4D05" w:rsidRPr="00080520" w:rsidRDefault="003C4D05" w:rsidP="00727814">
            <w:pPr>
              <w:rPr>
                <w:rFonts w:cs="Arial"/>
              </w:rPr>
            </w:pPr>
          </w:p>
        </w:tc>
        <w:tc>
          <w:tcPr>
            <w:tcW w:w="2826" w:type="dxa"/>
          </w:tcPr>
          <w:p w14:paraId="5761D76B" w14:textId="77777777" w:rsidR="003C4D05" w:rsidRPr="00080520" w:rsidRDefault="003C4D05" w:rsidP="00727814">
            <w:pPr>
              <w:rPr>
                <w:rFonts w:cs="Arial"/>
              </w:rPr>
            </w:pPr>
          </w:p>
        </w:tc>
        <w:tc>
          <w:tcPr>
            <w:tcW w:w="1345" w:type="dxa"/>
          </w:tcPr>
          <w:p w14:paraId="5CC1D5BF" w14:textId="77777777" w:rsidR="003C4D05" w:rsidRPr="00080520" w:rsidRDefault="003C4D05" w:rsidP="00727814">
            <w:pPr>
              <w:rPr>
                <w:rFonts w:cs="Arial"/>
              </w:rPr>
            </w:pPr>
          </w:p>
        </w:tc>
        <w:tc>
          <w:tcPr>
            <w:tcW w:w="2287" w:type="dxa"/>
          </w:tcPr>
          <w:p w14:paraId="5F9211F0" w14:textId="348B3D77" w:rsidR="003C4D05" w:rsidRPr="00080520" w:rsidRDefault="003C4D05" w:rsidP="00727814">
            <w:pPr>
              <w:rPr>
                <w:rFonts w:cs="Arial"/>
              </w:rPr>
            </w:pPr>
          </w:p>
        </w:tc>
        <w:tc>
          <w:tcPr>
            <w:tcW w:w="2018" w:type="dxa"/>
          </w:tcPr>
          <w:p w14:paraId="01C71DE0" w14:textId="77777777" w:rsidR="003C4D05" w:rsidRPr="00080520" w:rsidRDefault="003C4D05" w:rsidP="00727814">
            <w:pPr>
              <w:rPr>
                <w:rFonts w:cs="Arial"/>
              </w:rPr>
            </w:pPr>
          </w:p>
        </w:tc>
        <w:tc>
          <w:tcPr>
            <w:tcW w:w="3703" w:type="dxa"/>
          </w:tcPr>
          <w:p w14:paraId="4ED1CD40" w14:textId="77777777" w:rsidR="003C4D05" w:rsidRPr="00080520" w:rsidRDefault="003C4D05" w:rsidP="00727814">
            <w:pPr>
              <w:rPr>
                <w:rFonts w:cs="Arial"/>
              </w:rPr>
            </w:pPr>
          </w:p>
        </w:tc>
      </w:tr>
    </w:tbl>
    <w:p w14:paraId="3E5799F3" w14:textId="611257E0" w:rsidR="003F71AF" w:rsidRPr="00536D3B" w:rsidRDefault="003F71AF" w:rsidP="00B64331">
      <w:pPr>
        <w:jc w:val="both"/>
        <w:rPr>
          <w:rFonts w:cs="Arial"/>
          <w:sz w:val="20"/>
          <w:szCs w:val="20"/>
        </w:rPr>
      </w:pPr>
    </w:p>
    <w:p w14:paraId="4FC01B35" w14:textId="77777777" w:rsidR="00B64331" w:rsidRDefault="003F718D" w:rsidP="00B6433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  <w:t>___________________________________</w:t>
      </w:r>
    </w:p>
    <w:p w14:paraId="596AAE13" w14:textId="75305BB3" w:rsidR="0091751F" w:rsidRPr="000F3639" w:rsidRDefault="006A0A51" w:rsidP="003F71A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>
        <w:rPr>
          <w:rFonts w:cs="Arial"/>
        </w:rPr>
        <w:t xml:space="preserve">  </w:t>
      </w:r>
      <w:r w:rsidR="00B64331">
        <w:rPr>
          <w:rFonts w:cs="Arial"/>
        </w:rPr>
        <w:tab/>
        <w:t>Podpis zakonitega zastopnika</w:t>
      </w:r>
    </w:p>
    <w:p w14:paraId="2396E53A" w14:textId="77777777" w:rsidR="003C4D05" w:rsidRDefault="003C4D05" w:rsidP="0091751F">
      <w:pPr>
        <w:jc w:val="both"/>
        <w:rPr>
          <w:rFonts w:cs="Arial"/>
          <w:i/>
        </w:rPr>
      </w:pPr>
    </w:p>
    <w:p w14:paraId="2A7CB2B2" w14:textId="081B8A57" w:rsidR="00ED5254" w:rsidRPr="0091751F" w:rsidRDefault="00B64331" w:rsidP="0091751F">
      <w:pPr>
        <w:jc w:val="both"/>
        <w:rPr>
          <w:i/>
        </w:rPr>
      </w:pPr>
      <w:r w:rsidRPr="0091751F">
        <w:rPr>
          <w:rFonts w:cs="Arial"/>
          <w:i/>
        </w:rPr>
        <w:t>Obrazec morajo izpolniti vsa sodelujoča podjetja</w:t>
      </w:r>
      <w:r w:rsidR="001A5069">
        <w:rPr>
          <w:rFonts w:cs="Arial"/>
          <w:i/>
        </w:rPr>
        <w:t xml:space="preserve"> (v primeru, da </w:t>
      </w:r>
      <w:r w:rsidR="003C4D05">
        <w:rPr>
          <w:rFonts w:cs="Arial"/>
          <w:i/>
        </w:rPr>
        <w:t>kandidat</w:t>
      </w:r>
      <w:r w:rsidR="001A5069">
        <w:rPr>
          <w:rFonts w:cs="Arial"/>
          <w:i/>
        </w:rPr>
        <w:t xml:space="preserve"> ta pogoj izpolnjuje s so</w:t>
      </w:r>
      <w:r w:rsidR="003C4D05">
        <w:rPr>
          <w:rFonts w:cs="Arial"/>
          <w:i/>
        </w:rPr>
        <w:t>kandidatom</w:t>
      </w:r>
      <w:r w:rsidR="001A5069">
        <w:rPr>
          <w:rFonts w:cs="Arial"/>
          <w:i/>
        </w:rPr>
        <w:t>, podizvajalcem)</w:t>
      </w:r>
      <w:r w:rsidRPr="0091751F">
        <w:rPr>
          <w:rFonts w:cs="Arial"/>
          <w:i/>
        </w:rPr>
        <w:t>, zato se ga razmnoži.</w:t>
      </w:r>
      <w:r w:rsidR="0091751F" w:rsidRPr="0091751F">
        <w:rPr>
          <w:rFonts w:cs="Arial"/>
          <w:i/>
        </w:rPr>
        <w:t xml:space="preserve"> </w:t>
      </w:r>
      <w:r w:rsidRPr="0091751F">
        <w:rPr>
          <w:rFonts w:cs="Arial"/>
          <w:i/>
        </w:rPr>
        <w:t xml:space="preserve">Ta obrazec je sestavni del in priloga </w:t>
      </w:r>
      <w:r w:rsidR="003C4D05">
        <w:rPr>
          <w:rFonts w:cs="Arial"/>
          <w:i/>
        </w:rPr>
        <w:t>prijave</w:t>
      </w:r>
      <w:r w:rsidRPr="0091751F">
        <w:rPr>
          <w:rFonts w:cs="Arial"/>
          <w:i/>
        </w:rPr>
        <w:t>.</w:t>
      </w:r>
    </w:p>
    <w:sectPr w:rsidR="00ED5254" w:rsidRPr="0091751F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84E9D" w14:textId="77777777" w:rsidR="00727814" w:rsidRDefault="00727814">
      <w:r>
        <w:separator/>
      </w:r>
    </w:p>
  </w:endnote>
  <w:endnote w:type="continuationSeparator" w:id="0">
    <w:p w14:paraId="1DE2B908" w14:textId="77777777" w:rsidR="00727814" w:rsidRDefault="00727814">
      <w:r>
        <w:continuationSeparator/>
      </w:r>
    </w:p>
  </w:endnote>
  <w:endnote w:type="continuationNotice" w:id="1">
    <w:p w14:paraId="56DB7963" w14:textId="77777777" w:rsidR="00E061C6" w:rsidRDefault="00E061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20378" w14:textId="07CA23A7" w:rsidR="00727814" w:rsidRPr="00001218" w:rsidRDefault="00727814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727814" w:rsidRPr="00A1445A" w14:paraId="207EFCD7" w14:textId="77777777" w:rsidTr="008B6D76">
      <w:tc>
        <w:tcPr>
          <w:tcW w:w="4605" w:type="dxa"/>
          <w:shd w:val="clear" w:color="auto" w:fill="auto"/>
        </w:tcPr>
        <w:p w14:paraId="05162910" w14:textId="6DF74EDC" w:rsidR="00727814" w:rsidRPr="005A785E" w:rsidRDefault="00727814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3E32088E" w14:textId="3894233F" w:rsidR="00727814" w:rsidRPr="00A1445A" w:rsidRDefault="00727814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727814" w:rsidRPr="00FC6CF0" w:rsidRDefault="00727814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81F75" w14:textId="77777777" w:rsidR="00727814" w:rsidRDefault="00727814">
      <w:r>
        <w:separator/>
      </w:r>
    </w:p>
  </w:footnote>
  <w:footnote w:type="continuationSeparator" w:id="0">
    <w:p w14:paraId="4815B78E" w14:textId="77777777" w:rsidR="00727814" w:rsidRDefault="00727814">
      <w:r>
        <w:continuationSeparator/>
      </w:r>
    </w:p>
  </w:footnote>
  <w:footnote w:type="continuationNotice" w:id="1">
    <w:p w14:paraId="0346A699" w14:textId="77777777" w:rsidR="00E061C6" w:rsidRDefault="00E061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727814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A0AE430" w14:textId="77777777" w:rsidR="00727814" w:rsidRPr="00A04B00" w:rsidRDefault="0072781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727814" w:rsidRPr="00A04B00" w:rsidRDefault="0072781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727814" w:rsidRPr="00A04B00" w:rsidRDefault="00727814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727814" w:rsidRPr="00C0552D" w:rsidRDefault="00727814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7BEEE66F" w14:textId="77777777" w:rsidR="00727814" w:rsidRPr="00C0552D" w:rsidRDefault="00727814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77777777" w:rsidR="00727814" w:rsidRPr="00A1445A" w:rsidRDefault="00727814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41AB3BD" w14:textId="77777777" w:rsidR="00727814" w:rsidRDefault="00727814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727814" w:rsidRPr="00A1445A" w:rsidRDefault="0072781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727814" w:rsidRPr="00A1445A" w:rsidRDefault="0072781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727814" w:rsidRPr="00A1445A" w:rsidRDefault="00727814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727814" w:rsidRPr="00E81617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2EC3DB0D" w:rsidR="00727814" w:rsidRPr="00E81617" w:rsidRDefault="00727814" w:rsidP="00EC738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3C4D05">
            <w:rPr>
              <w:rFonts w:cs="Arial"/>
              <w:color w:val="000000"/>
              <w:sz w:val="16"/>
              <w:szCs w:val="16"/>
            </w:rPr>
            <w:t>OMEJENI POSTOPEK Z VZPOSTAVITVIJO DNS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727814" w:rsidRPr="00E81617" w:rsidRDefault="00727814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40C641BE" w:rsidR="00727814" w:rsidRPr="00E81617" w:rsidRDefault="00727814" w:rsidP="00021695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>OBR - 2.10</w:t>
          </w:r>
        </w:p>
      </w:tc>
    </w:tr>
  </w:tbl>
  <w:p w14:paraId="1C587A1E" w14:textId="77777777" w:rsidR="00727814" w:rsidRPr="00FC6CF0" w:rsidRDefault="00727814" w:rsidP="00001218">
    <w:pPr>
      <w:pStyle w:val="Glava"/>
      <w:rPr>
        <w:rFonts w:cs="Arial"/>
        <w:sz w:val="2"/>
        <w:szCs w:val="2"/>
      </w:rPr>
    </w:pPr>
  </w:p>
  <w:p w14:paraId="09518115" w14:textId="77777777" w:rsidR="00727814" w:rsidRPr="00FC6CF0" w:rsidRDefault="00727814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3F6A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2F71"/>
    <w:rsid w:val="001A5069"/>
    <w:rsid w:val="001A7BD0"/>
    <w:rsid w:val="001B1049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D3F"/>
    <w:rsid w:val="002618E0"/>
    <w:rsid w:val="00263BEF"/>
    <w:rsid w:val="00269D34"/>
    <w:rsid w:val="002711AE"/>
    <w:rsid w:val="00273761"/>
    <w:rsid w:val="00277706"/>
    <w:rsid w:val="00283EE6"/>
    <w:rsid w:val="00285B81"/>
    <w:rsid w:val="0029628E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349FB"/>
    <w:rsid w:val="0035043A"/>
    <w:rsid w:val="00367250"/>
    <w:rsid w:val="00370866"/>
    <w:rsid w:val="0037231D"/>
    <w:rsid w:val="00384E82"/>
    <w:rsid w:val="003A4F1F"/>
    <w:rsid w:val="003B36FC"/>
    <w:rsid w:val="003C0B6A"/>
    <w:rsid w:val="003C485B"/>
    <w:rsid w:val="003C4D05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16461"/>
    <w:rsid w:val="00432ACD"/>
    <w:rsid w:val="0043532D"/>
    <w:rsid w:val="00443E6F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25B63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12"/>
    <w:rsid w:val="0061133D"/>
    <w:rsid w:val="00612663"/>
    <w:rsid w:val="006130D4"/>
    <w:rsid w:val="006163B7"/>
    <w:rsid w:val="00622E28"/>
    <w:rsid w:val="006315C1"/>
    <w:rsid w:val="00637954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D42E9"/>
    <w:rsid w:val="006D59F7"/>
    <w:rsid w:val="006E321C"/>
    <w:rsid w:val="006E377F"/>
    <w:rsid w:val="006E5B0D"/>
    <w:rsid w:val="006E67AF"/>
    <w:rsid w:val="006F44F5"/>
    <w:rsid w:val="006F758E"/>
    <w:rsid w:val="007033C0"/>
    <w:rsid w:val="00705ED4"/>
    <w:rsid w:val="007145FB"/>
    <w:rsid w:val="00723CCF"/>
    <w:rsid w:val="00727814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14B5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2E5"/>
    <w:rsid w:val="00AC7641"/>
    <w:rsid w:val="00AD3618"/>
    <w:rsid w:val="00AF0AD6"/>
    <w:rsid w:val="00AF4886"/>
    <w:rsid w:val="00AF5B85"/>
    <w:rsid w:val="00B021F9"/>
    <w:rsid w:val="00B05D74"/>
    <w:rsid w:val="00B14E3F"/>
    <w:rsid w:val="00B16F2C"/>
    <w:rsid w:val="00B20079"/>
    <w:rsid w:val="00B200E4"/>
    <w:rsid w:val="00B26132"/>
    <w:rsid w:val="00B26169"/>
    <w:rsid w:val="00B2757C"/>
    <w:rsid w:val="00B30F62"/>
    <w:rsid w:val="00B32A8A"/>
    <w:rsid w:val="00B345A8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1B66"/>
    <w:rsid w:val="00C62735"/>
    <w:rsid w:val="00C64A95"/>
    <w:rsid w:val="00C71FA6"/>
    <w:rsid w:val="00C82B34"/>
    <w:rsid w:val="00C844F9"/>
    <w:rsid w:val="00C9531D"/>
    <w:rsid w:val="00C97729"/>
    <w:rsid w:val="00CA54F0"/>
    <w:rsid w:val="00CB008E"/>
    <w:rsid w:val="00CB0D95"/>
    <w:rsid w:val="00CD61B2"/>
    <w:rsid w:val="00CD6FC6"/>
    <w:rsid w:val="00CD7808"/>
    <w:rsid w:val="00CF12FC"/>
    <w:rsid w:val="00D057B4"/>
    <w:rsid w:val="00D05C1E"/>
    <w:rsid w:val="00D06278"/>
    <w:rsid w:val="00D15C8A"/>
    <w:rsid w:val="00D2343D"/>
    <w:rsid w:val="00D278D4"/>
    <w:rsid w:val="00D317EE"/>
    <w:rsid w:val="00D3247E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92C6A"/>
    <w:rsid w:val="00DA0B86"/>
    <w:rsid w:val="00DB3E61"/>
    <w:rsid w:val="00DB7058"/>
    <w:rsid w:val="00DD384C"/>
    <w:rsid w:val="00DE590E"/>
    <w:rsid w:val="00DF116B"/>
    <w:rsid w:val="00DF3D50"/>
    <w:rsid w:val="00E029F3"/>
    <w:rsid w:val="00E02C2C"/>
    <w:rsid w:val="00E0340C"/>
    <w:rsid w:val="00E061C6"/>
    <w:rsid w:val="00E3300C"/>
    <w:rsid w:val="00E43C3D"/>
    <w:rsid w:val="00E526FC"/>
    <w:rsid w:val="00E550C0"/>
    <w:rsid w:val="00E61921"/>
    <w:rsid w:val="00E676C3"/>
    <w:rsid w:val="00E749F2"/>
    <w:rsid w:val="00E81617"/>
    <w:rsid w:val="00E932C8"/>
    <w:rsid w:val="00E95B73"/>
    <w:rsid w:val="00E9600A"/>
    <w:rsid w:val="00EA7B9C"/>
    <w:rsid w:val="00EB0DA9"/>
    <w:rsid w:val="00EC1019"/>
    <w:rsid w:val="00EC7387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1E40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13" ma:contentTypeDescription="Ustvari nov dokument." ma:contentTypeScope="" ma:versionID="e12f1d1fb7bdba87543717c1adf59504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65fd3e5201a906a6b173aad3b8ecbb1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BCC0B4B-E589-4CEB-AB03-3CAD18E62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772A07-264E-49E2-ACDF-65F594B4F15E}">
  <ds:schemaRefs>
    <ds:schemaRef ds:uri="http://schemas.microsoft.com/office/2006/documentManagement/types"/>
    <ds:schemaRef ds:uri="6a4cc071-bd85-44c5-acc7-68a9b922d49c"/>
    <ds:schemaRef ds:uri="64b5e79a-161e-4f4f-95e3-8c5cd0f50b6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543E5BC-24B6-4ED9-A6BB-74894CA535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35908-2A96-4BB2-9063-3837D62BE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5</cp:revision>
  <cp:lastPrinted>2016-06-20T06:36:00Z</cp:lastPrinted>
  <dcterms:created xsi:type="dcterms:W3CDTF">2015-08-19T11:27:00Z</dcterms:created>
  <dcterms:modified xsi:type="dcterms:W3CDTF">2022-05-04T13:16:00Z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</Properties>
</file>